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bookmarkStart w:id="1" w:name="_GoBack"/>
      <w:bookmarkEnd w:id="1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2" w:name="_Hlk115100762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3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198C6FC8" w14:textId="25DED80D" w:rsidR="00031B31" w:rsidRPr="00031B31" w:rsidRDefault="007659E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ÖA 0</w:t>
                </w:r>
                <w:r w:rsidR="00DF2FB0">
                  <w:rPr>
                    <w:rFonts w:cs="Segoe UI"/>
                  </w:rPr>
                  <w:t>7</w:t>
                </w:r>
                <w:r>
                  <w:rPr>
                    <w:rFonts w:cs="Segoe UI"/>
                  </w:rPr>
                  <w:t>-2</w:t>
                </w:r>
                <w:r w:rsidR="00EE0522">
                  <w:rPr>
                    <w:rFonts w:cs="Segoe UI"/>
                  </w:rPr>
                  <w:t>6</w:t>
                </w:r>
              </w:p>
            </w:tc>
          </w:sdtContent>
        </w:sdt>
      </w:tr>
      <w:tr w:rsidR="00031B31" w:rsidRPr="00031B31" w14:paraId="602E4678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5E282353" w14:textId="64EC8E5A" w:rsidR="00031B31" w:rsidRPr="00031B31" w:rsidRDefault="00E5584A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rFonts w:cs="Segoe UI"/>
              <w:b/>
            </w:rPr>
            <w:id w:val="-201884870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44DFFE5E" w14:textId="05F03B2A" w:rsidR="00031B31" w:rsidRPr="00031B31" w:rsidRDefault="00DF2FB0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  <w:b/>
                  </w:rPr>
                  <w:t>Industrieroboter/ Roboterhund</w:t>
                </w:r>
              </w:p>
            </w:tc>
          </w:sdtContent>
        </w:sdt>
      </w:tr>
      <w:tr w:rsidR="00B2134E" w:rsidRPr="00031B31" w14:paraId="6BA1CB97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3466ED13" w14:textId="7A3BDA19" w:rsidR="00B2134E" w:rsidRDefault="00DF2FB0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Lieferung </w:t>
                </w:r>
                <w:proofErr w:type="spellStart"/>
                <w:r>
                  <w:rPr>
                    <w:rFonts w:cs="Segoe UI"/>
                  </w:rPr>
                  <w:t>Unitree</w:t>
                </w:r>
                <w:proofErr w:type="spellEnd"/>
                <w:r>
                  <w:rPr>
                    <w:rFonts w:cs="Segoe UI"/>
                  </w:rPr>
                  <w:t xml:space="preserve"> A2W Pro oder ähnlich – mit Schulung und Einweisung</w:t>
                </w:r>
              </w:p>
            </w:tc>
          </w:sdtContent>
        </w:sdt>
      </w:tr>
      <w:bookmarkEnd w:id="3"/>
      <w:tr w:rsidR="00031B31" w:rsidRPr="00031B31" w14:paraId="0A7A16F1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6620426D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 w:rsidRPr="00031B31">
              <w:rPr>
                <w:rFonts w:cs="Segoe UI"/>
                <w:b/>
              </w:rPr>
              <w:t>Los:</w:t>
            </w:r>
          </w:p>
        </w:tc>
        <w:sdt>
          <w:sdtPr>
            <w:rPr>
              <w:rFonts w:cs="Segoe UI"/>
            </w:rPr>
            <w:id w:val="213821473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7EA13BA5" w14:textId="566B88E6" w:rsidR="00031B31" w:rsidRPr="00031B31" w:rsidRDefault="00EE0522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Gesamtvergabe – ein Los</w:t>
                </w:r>
              </w:p>
            </w:tc>
          </w:sdtContent>
        </w:sdt>
      </w:tr>
      <w:bookmarkEnd w:id="2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68E8269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</w:t>
      </w:r>
      <w:r w:rsidR="00E366B6">
        <w:rPr>
          <w:rFonts w:eastAsia="Calibri" w:cs="Segoe UI"/>
          <w:lang w:eastAsia="en-US"/>
        </w:rPr>
        <w:t>.</w:t>
      </w:r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>Sächsischen Datenschutz- und Transparenzbeauftragten, Maternistraße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y1Z9tgMJNElSyv90sXQ6hyiolL6jHhWMXDqdunvq9BCzBGl+Gwh3cObrLwRc1L9ydNxs2m8/G1oWmLpENvCNXg==" w:salt="1EX4QmOZk60M03is2WK0SA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2F2517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E335E"/>
    <w:rsid w:val="004F4B7C"/>
    <w:rsid w:val="004F7B58"/>
    <w:rsid w:val="00500648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45B92"/>
    <w:rsid w:val="006522D2"/>
    <w:rsid w:val="00660705"/>
    <w:rsid w:val="006636A6"/>
    <w:rsid w:val="00687CA7"/>
    <w:rsid w:val="00694DE2"/>
    <w:rsid w:val="006B4429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659EE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52EFE"/>
    <w:rsid w:val="00862351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39CD"/>
    <w:rsid w:val="00A05D11"/>
    <w:rsid w:val="00A2465D"/>
    <w:rsid w:val="00A259E4"/>
    <w:rsid w:val="00A267D7"/>
    <w:rsid w:val="00A27542"/>
    <w:rsid w:val="00A35112"/>
    <w:rsid w:val="00A40F46"/>
    <w:rsid w:val="00A418E6"/>
    <w:rsid w:val="00A45795"/>
    <w:rsid w:val="00A6102D"/>
    <w:rsid w:val="00A61E18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4435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A6901"/>
    <w:rsid w:val="00BB738F"/>
    <w:rsid w:val="00BB7FBA"/>
    <w:rsid w:val="00BC3DFC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5F3E"/>
    <w:rsid w:val="00D423E1"/>
    <w:rsid w:val="00D518A2"/>
    <w:rsid w:val="00D554D4"/>
    <w:rsid w:val="00D602E2"/>
    <w:rsid w:val="00D62EF9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2FB0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366B6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0522"/>
    <w:rsid w:val="00EE612D"/>
    <w:rsid w:val="00EF7AAE"/>
    <w:rsid w:val="00F00D2B"/>
    <w:rsid w:val="00F0383D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485A2C"/>
    <w:rsid w:val="007D57FF"/>
    <w:rsid w:val="008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5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36276-3A4A-405A-B450-80AFBF07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622</Words>
  <Characters>4260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Sebastian.Scheit</cp:lastModifiedBy>
  <cp:revision>14</cp:revision>
  <cp:lastPrinted>2021-05-25T11:55:00Z</cp:lastPrinted>
  <dcterms:created xsi:type="dcterms:W3CDTF">2025-06-17T05:26:00Z</dcterms:created>
  <dcterms:modified xsi:type="dcterms:W3CDTF">2026-05-13T08:32:00Z</dcterms:modified>
</cp:coreProperties>
</file>